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49FF1" w14:textId="77777777" w:rsidR="004E5201" w:rsidRDefault="004E5201" w:rsidP="004E5201">
      <w:pPr>
        <w:pStyle w:val="NoSpacing"/>
      </w:pPr>
      <w:r>
        <w:rPr>
          <w:u w:val="single"/>
        </w:rPr>
        <w:t>Thomas MARTYN</w:t>
      </w:r>
      <w:r>
        <w:t xml:space="preserve">     </w:t>
      </w:r>
      <w:proofErr w:type="gramStart"/>
      <w:r>
        <w:t xml:space="preserve">   (</w:t>
      </w:r>
      <w:proofErr w:type="gramEnd"/>
      <w:r>
        <w:t>fl.1435)</w:t>
      </w:r>
    </w:p>
    <w:p w14:paraId="3F38917B" w14:textId="77777777" w:rsidR="004E5201" w:rsidRDefault="004E5201" w:rsidP="004E5201">
      <w:pPr>
        <w:pStyle w:val="NoSpacing"/>
      </w:pPr>
    </w:p>
    <w:p w14:paraId="7831E69C" w14:textId="77777777" w:rsidR="004E5201" w:rsidRDefault="004E5201" w:rsidP="004E5201">
      <w:pPr>
        <w:pStyle w:val="NoSpacing"/>
      </w:pPr>
    </w:p>
    <w:p w14:paraId="2D68E117" w14:textId="77777777" w:rsidR="004E5201" w:rsidRDefault="004E5201" w:rsidP="004E5201">
      <w:pPr>
        <w:pStyle w:val="NoSpacing"/>
      </w:pPr>
      <w:r>
        <w:t xml:space="preserve">  7 Jul.1435</w:t>
      </w:r>
      <w:r>
        <w:tab/>
        <w:t>He was a juror on the inquisition post mortem held in Brentford, Middlesex,</w:t>
      </w:r>
    </w:p>
    <w:p w14:paraId="2B8FF0EB" w14:textId="77777777" w:rsidR="004E5201" w:rsidRDefault="004E5201" w:rsidP="004E5201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Gawtron</w:t>
      </w:r>
      <w:proofErr w:type="spellEnd"/>
      <w:r>
        <w:t>(q.v.).</w:t>
      </w:r>
    </w:p>
    <w:p w14:paraId="4C1A3EBD" w14:textId="6487C91B" w:rsidR="004E5201" w:rsidRDefault="004E5201" w:rsidP="004E520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24-294)</w:t>
      </w:r>
    </w:p>
    <w:p w14:paraId="483AECD2" w14:textId="77777777" w:rsidR="00C85A4E" w:rsidRDefault="00C85A4E" w:rsidP="004E5201">
      <w:pPr>
        <w:pStyle w:val="NoSpacing"/>
      </w:pPr>
    </w:p>
    <w:p w14:paraId="25E5AA8F" w14:textId="77777777" w:rsidR="004E5201" w:rsidRDefault="004E5201" w:rsidP="004E5201">
      <w:pPr>
        <w:pStyle w:val="NoSpacing"/>
      </w:pPr>
    </w:p>
    <w:p w14:paraId="76CCF7E1" w14:textId="77777777" w:rsidR="004E5201" w:rsidRDefault="004E5201" w:rsidP="004E5201">
      <w:pPr>
        <w:pStyle w:val="NoSpacing"/>
      </w:pPr>
    </w:p>
    <w:p w14:paraId="304E5AF7" w14:textId="77777777" w:rsidR="004E5201" w:rsidRDefault="004E5201" w:rsidP="004E5201">
      <w:pPr>
        <w:pStyle w:val="NoSpacing"/>
      </w:pPr>
      <w:r>
        <w:t>3 September 2017</w:t>
      </w:r>
    </w:p>
    <w:p w14:paraId="490482AE" w14:textId="77777777" w:rsidR="006B2F86" w:rsidRPr="004E5201" w:rsidRDefault="00C85A4E" w:rsidP="00E71FC3">
      <w:pPr>
        <w:pStyle w:val="NoSpacing"/>
      </w:pPr>
    </w:p>
    <w:sectPr w:rsidR="006B2F86" w:rsidRPr="004E52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B2343" w14:textId="77777777" w:rsidR="004E5201" w:rsidRDefault="004E5201" w:rsidP="00E71FC3">
      <w:pPr>
        <w:spacing w:after="0" w:line="240" w:lineRule="auto"/>
      </w:pPr>
      <w:r>
        <w:separator/>
      </w:r>
    </w:p>
  </w:endnote>
  <w:endnote w:type="continuationSeparator" w:id="0">
    <w:p w14:paraId="7C15D39B" w14:textId="77777777" w:rsidR="004E5201" w:rsidRDefault="004E52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FBD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63BF4" w14:textId="77777777" w:rsidR="004E5201" w:rsidRDefault="004E5201" w:rsidP="00E71FC3">
      <w:pPr>
        <w:spacing w:after="0" w:line="240" w:lineRule="auto"/>
      </w:pPr>
      <w:r>
        <w:separator/>
      </w:r>
    </w:p>
  </w:footnote>
  <w:footnote w:type="continuationSeparator" w:id="0">
    <w:p w14:paraId="497E3693" w14:textId="77777777" w:rsidR="004E5201" w:rsidRDefault="004E52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201"/>
    <w:rsid w:val="001A7C09"/>
    <w:rsid w:val="004E5201"/>
    <w:rsid w:val="00577BD5"/>
    <w:rsid w:val="00656CBA"/>
    <w:rsid w:val="006A1F77"/>
    <w:rsid w:val="00733BE7"/>
    <w:rsid w:val="00AB52E8"/>
    <w:rsid w:val="00B16D3F"/>
    <w:rsid w:val="00BB41AC"/>
    <w:rsid w:val="00C85A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4F435"/>
  <w15:chartTrackingRefBased/>
  <w15:docId w15:val="{A37C1811-DF01-47AC-A02B-D2BD62A7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2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2017-09-03T20:52:00Z</dcterms:created>
  <dcterms:modified xsi:type="dcterms:W3CDTF">2020-11-28T11:59:00Z</dcterms:modified>
</cp:coreProperties>
</file>